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0A68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79F820AD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 Horsley, Surrey. Husbandman.</w:t>
      </w:r>
    </w:p>
    <w:p w14:paraId="3F0A9870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86E9D1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C4A456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10E12D92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99DE19A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4A731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EB8E6" w14:textId="77777777" w:rsidR="008936E9" w:rsidRDefault="008936E9" w:rsidP="008936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2022</w:t>
      </w:r>
    </w:p>
    <w:p w14:paraId="0102DB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39B0C" w14:textId="77777777" w:rsidR="008936E9" w:rsidRDefault="008936E9" w:rsidP="009139A6">
      <w:r>
        <w:separator/>
      </w:r>
    </w:p>
  </w:endnote>
  <w:endnote w:type="continuationSeparator" w:id="0">
    <w:p w14:paraId="49BD52EE" w14:textId="77777777" w:rsidR="008936E9" w:rsidRDefault="008936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A2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5F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6DC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E30C6" w14:textId="77777777" w:rsidR="008936E9" w:rsidRDefault="008936E9" w:rsidP="009139A6">
      <w:r>
        <w:separator/>
      </w:r>
    </w:p>
  </w:footnote>
  <w:footnote w:type="continuationSeparator" w:id="0">
    <w:p w14:paraId="0DF225A1" w14:textId="77777777" w:rsidR="008936E9" w:rsidRDefault="008936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C34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E9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D0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6E9"/>
    <w:rsid w:val="000666E0"/>
    <w:rsid w:val="002510B7"/>
    <w:rsid w:val="005C130B"/>
    <w:rsid w:val="00826F5C"/>
    <w:rsid w:val="008936E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3BD86"/>
  <w15:chartTrackingRefBased/>
  <w15:docId w15:val="{5173A16A-D978-4467-A7BB-3FC6CB90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8936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2022-01-26T17:00:00Z</dcterms:created>
  <dcterms:modified xsi:type="dcterms:W3CDTF">2022-01-26T17:01:00Z</dcterms:modified>
</cp:coreProperties>
</file>